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E9CAA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726D0178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5ADE3F05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1B248859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638F7687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11C2FBBA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003FCA8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A48E96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4A2F81F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B98DB2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521B865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FE5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2D57B3C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899A78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9BD8B2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79093E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08740B0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FC9811F" w14:textId="77777777" w:rsidR="006D7852" w:rsidRPr="006D7852" w:rsidRDefault="006467D8" w:rsidP="006D78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0D734F" w:rsidRPr="000D734F">
        <w:rPr>
          <w:rFonts w:ascii="Arial" w:hAnsi="Arial" w:cs="Arial"/>
          <w:b/>
          <w:i/>
          <w:sz w:val="20"/>
          <w:szCs w:val="20"/>
        </w:rPr>
        <w:t>ODPLA-</w:t>
      </w:r>
      <w:r w:rsidR="00062B4E">
        <w:rPr>
          <w:rFonts w:ascii="Arial" w:hAnsi="Arial" w:cs="Arial"/>
          <w:b/>
          <w:i/>
          <w:sz w:val="20"/>
          <w:szCs w:val="20"/>
        </w:rPr>
        <w:t>7</w:t>
      </w:r>
      <w:r w:rsidR="000D734F" w:rsidRPr="000D734F">
        <w:rPr>
          <w:rFonts w:ascii="Arial" w:hAnsi="Arial" w:cs="Arial"/>
          <w:b/>
          <w:i/>
          <w:sz w:val="20"/>
          <w:szCs w:val="20"/>
        </w:rPr>
        <w:t>/20</w:t>
      </w:r>
      <w:r w:rsidR="00062B4E">
        <w:rPr>
          <w:rFonts w:ascii="Arial" w:hAnsi="Arial" w:cs="Arial"/>
          <w:b/>
          <w:i/>
          <w:sz w:val="20"/>
          <w:szCs w:val="20"/>
        </w:rPr>
        <w:t>22</w:t>
      </w:r>
      <w:r w:rsidR="000D734F" w:rsidRPr="000D734F">
        <w:rPr>
          <w:rFonts w:ascii="Arial" w:hAnsi="Arial" w:cs="Arial"/>
          <w:b/>
          <w:i/>
          <w:sz w:val="20"/>
          <w:szCs w:val="20"/>
        </w:rPr>
        <w:t xml:space="preserve"> za »</w:t>
      </w:r>
      <w:r w:rsidR="00254DFA" w:rsidRPr="00254DFA">
        <w:rPr>
          <w:rFonts w:ascii="Arial" w:hAnsi="Arial" w:cs="Arial"/>
          <w:b/>
          <w:i/>
          <w:sz w:val="20"/>
          <w:szCs w:val="20"/>
        </w:rPr>
        <w:t>Storitve vzdrževanja in nadgradenj informacijskega sistema Pladenj</w:t>
      </w:r>
      <w:r w:rsidR="00591393" w:rsidRPr="00E97719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0"/>
    <w:p w14:paraId="306B4C4B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F5A9E6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727BC85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1C23D54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63B7732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FC90BB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2ED2301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08B8AF7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145F10C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E1477F8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24B235D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7985816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5A7831C3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019E3A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C3F410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1AE8EB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0A524BF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6A7F8462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9068B0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B0F7250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2AA155CF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A65AB83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797174B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109860B0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40C1F450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6BC679A0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3834E3CA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60138F2D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6968A689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6EC9B2E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38B6" w14:textId="77777777" w:rsidR="00EA2401" w:rsidRDefault="00EA2401">
      <w:r>
        <w:separator/>
      </w:r>
    </w:p>
  </w:endnote>
  <w:endnote w:type="continuationSeparator" w:id="0">
    <w:p w14:paraId="6F2AF7B4" w14:textId="77777777" w:rsidR="00EA2401" w:rsidRDefault="00EA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9CA7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3FA7" w14:textId="77777777" w:rsidR="00EA2401" w:rsidRDefault="00EA2401">
      <w:r>
        <w:separator/>
      </w:r>
    </w:p>
  </w:footnote>
  <w:footnote w:type="continuationSeparator" w:id="0">
    <w:p w14:paraId="30071250" w14:textId="77777777" w:rsidR="00EA2401" w:rsidRDefault="00EA2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3927"/>
    <w:rsid w:val="00046564"/>
    <w:rsid w:val="00051CED"/>
    <w:rsid w:val="0005450C"/>
    <w:rsid w:val="00062B4E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54DFA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F30C5"/>
    <w:rsid w:val="0070641A"/>
    <w:rsid w:val="007102CF"/>
    <w:rsid w:val="00716E51"/>
    <w:rsid w:val="00721497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37CDE"/>
    <w:rsid w:val="0086356B"/>
    <w:rsid w:val="00885CBA"/>
    <w:rsid w:val="008C5DD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078F1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5708A"/>
    <w:rsid w:val="00E61FEC"/>
    <w:rsid w:val="00E623DA"/>
    <w:rsid w:val="00E81DA8"/>
    <w:rsid w:val="00E81DAD"/>
    <w:rsid w:val="00E82CEF"/>
    <w:rsid w:val="00EA2401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7531D0E"/>
  <w15:chartTrackingRefBased/>
  <w15:docId w15:val="{944E9CD0-6861-4DEC-9794-D1FC174E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436</Words>
  <Characters>2802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3</cp:revision>
  <cp:lastPrinted>2013-10-09T05:57:00Z</cp:lastPrinted>
  <dcterms:created xsi:type="dcterms:W3CDTF">2022-06-08T08:30:00Z</dcterms:created>
  <dcterms:modified xsi:type="dcterms:W3CDTF">2022-06-08T08:31:00Z</dcterms:modified>
</cp:coreProperties>
</file>